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BAE" w:rsidRDefault="00CA4BAE" w:rsidP="00FD621F">
            <w:r>
              <w:t>Приложение 1</w:t>
            </w:r>
            <w:r w:rsidR="003153DE">
              <w:t>1</w:t>
            </w: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BAE" w:rsidRDefault="00CA4BAE" w:rsidP="00FD621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BAE" w:rsidRPr="00CA4BAE" w:rsidRDefault="00CA4BAE" w:rsidP="00020B96">
            <w:pPr>
              <w:rPr>
                <w:lang w:val="en-US"/>
              </w:rPr>
            </w:pPr>
            <w:r>
              <w:t xml:space="preserve">от </w:t>
            </w:r>
            <w:r w:rsidR="00020B96">
              <w:t>__________</w:t>
            </w:r>
            <w:r>
              <w:t xml:space="preserve"> №</w:t>
            </w:r>
            <w:r w:rsidR="00020B96">
              <w:t xml:space="preserve"> ______</w:t>
            </w:r>
            <w:r>
              <w:t xml:space="preserve"> </w:t>
            </w: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</w:tr>
      <w:tr w:rsidR="00CA4BAE" w:rsidTr="00CA4BAE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тыс. руб.</w:t>
            </w:r>
          </w:p>
        </w:tc>
      </w:tr>
      <w:tr w:rsidR="00CA4BAE" w:rsidTr="00CA4BAE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2021 год</w:t>
            </w:r>
          </w:p>
        </w:tc>
      </w:tr>
      <w:tr w:rsidR="00CA4BAE" w:rsidTr="00CA4BA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BAE" w:rsidRDefault="00CA4BAE" w:rsidP="00FD621F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CA4BAE" w:rsidRPr="00CA4BAE" w:rsidRDefault="00CA4BA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CA4BAE" w:rsidTr="00CA4BAE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BAE" w:rsidRDefault="00CA4BAE" w:rsidP="00FD621F">
            <w:pPr>
              <w:jc w:val="center"/>
            </w:pPr>
            <w:r>
              <w:t>8</w:t>
            </w:r>
          </w:p>
        </w:tc>
      </w:tr>
      <w:tr w:rsidR="00CA4BAE" w:rsidTr="00CA4BAE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A4BAE" w:rsidRDefault="00CA4BAE" w:rsidP="00FD621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A4BAE" w:rsidRDefault="00CA4BAE" w:rsidP="00FD621F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1 900 000,0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2 170 000,0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2 170 000,0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2 221 000,0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2 191 000,0</w:t>
            </w:r>
          </w:p>
        </w:tc>
      </w:tr>
      <w:tr w:rsidR="00CA4BAE" w:rsidTr="00CA4BAE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A4BAE" w:rsidRDefault="00CA4BAE" w:rsidP="00FD621F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A4BAE" w:rsidRDefault="00CA4BAE" w:rsidP="00FD621F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930 000,0</w:t>
            </w:r>
          </w:p>
        </w:tc>
      </w:tr>
      <w:tr w:rsidR="00CA4BAE" w:rsidTr="00CA4BAE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2 800 000,0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2 800 000,0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3 070 000,0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3 070 000,0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3 121 000,0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3 121 000,0</w:t>
            </w:r>
          </w:p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</w:tr>
      <w:tr w:rsidR="00CA4BAE" w:rsidTr="00CA4BA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</w:tr>
      <w:tr w:rsidR="00CA4BAE" w:rsidTr="00CA4BAE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>Председатель комитета по финансам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</w:tr>
      <w:tr w:rsidR="00CA4BAE" w:rsidTr="00CA4BAE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>администрации муниципального образования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</w:tr>
      <w:tr w:rsidR="00CA4BAE" w:rsidTr="00CA4BAE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r>
              <w:t>«Город Саратов»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BAE" w:rsidRDefault="00CA4BAE" w:rsidP="00FD621F">
            <w:pPr>
              <w:jc w:val="right"/>
            </w:pPr>
            <w:r>
              <w:t>А.С. Струков</w:t>
            </w:r>
          </w:p>
        </w:tc>
      </w:tr>
    </w:tbl>
    <w:p w:rsidR="00CA4BAE" w:rsidRPr="008C3272" w:rsidRDefault="00CA4BAE" w:rsidP="00CA4BAE"/>
    <w:p w:rsidR="00E2598B" w:rsidRPr="00CA4BAE" w:rsidRDefault="00E2598B" w:rsidP="00CA4BAE"/>
    <w:sectPr w:rsidR="00E2598B" w:rsidRPr="00CA4BAE" w:rsidSect="00CA4BA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CDA" w:rsidRDefault="000F2CDA" w:rsidP="00CA4BAE">
      <w:r>
        <w:separator/>
      </w:r>
    </w:p>
  </w:endnote>
  <w:endnote w:type="continuationSeparator" w:id="1">
    <w:p w:rsidR="000F2CDA" w:rsidRDefault="000F2CDA" w:rsidP="00CA4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CDA" w:rsidRDefault="000F2CDA" w:rsidP="00CA4BAE">
      <w:r>
        <w:separator/>
      </w:r>
    </w:p>
  </w:footnote>
  <w:footnote w:type="continuationSeparator" w:id="1">
    <w:p w:rsidR="000F2CDA" w:rsidRDefault="000F2CDA" w:rsidP="00CA4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AE" w:rsidRDefault="00B35C30" w:rsidP="00BD3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A4B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4BAE" w:rsidRDefault="00CA4B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AE" w:rsidRDefault="00B35C30" w:rsidP="00BD3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A4B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4BAE">
      <w:rPr>
        <w:rStyle w:val="a7"/>
        <w:noProof/>
      </w:rPr>
      <w:t>1</w:t>
    </w:r>
    <w:r>
      <w:rPr>
        <w:rStyle w:val="a7"/>
      </w:rPr>
      <w:fldChar w:fldCharType="end"/>
    </w:r>
  </w:p>
  <w:p w:rsidR="00CA4BAE" w:rsidRDefault="00CA4B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A4BAE"/>
    <w:rsid w:val="00020B96"/>
    <w:rsid w:val="000F2CDA"/>
    <w:rsid w:val="002C3F39"/>
    <w:rsid w:val="002F4C58"/>
    <w:rsid w:val="003153DE"/>
    <w:rsid w:val="004F53DB"/>
    <w:rsid w:val="006808C6"/>
    <w:rsid w:val="006D5780"/>
    <w:rsid w:val="006F793F"/>
    <w:rsid w:val="007D2CA8"/>
    <w:rsid w:val="00A24CAF"/>
    <w:rsid w:val="00B35C30"/>
    <w:rsid w:val="00B55BE6"/>
    <w:rsid w:val="00B912FD"/>
    <w:rsid w:val="00CA4BAE"/>
    <w:rsid w:val="00D426DB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4B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4BAE"/>
  </w:style>
  <w:style w:type="paragraph" w:styleId="a5">
    <w:name w:val="footer"/>
    <w:basedOn w:val="a"/>
    <w:link w:val="a6"/>
    <w:uiPriority w:val="99"/>
    <w:semiHidden/>
    <w:unhideWhenUsed/>
    <w:rsid w:val="00CA4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4BAE"/>
  </w:style>
  <w:style w:type="character" w:styleId="a7">
    <w:name w:val="page number"/>
    <w:basedOn w:val="a0"/>
    <w:uiPriority w:val="99"/>
    <w:semiHidden/>
    <w:unhideWhenUsed/>
    <w:rsid w:val="00CA4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2018-10-12T14:12:00Z</dcterms:created>
  <dcterms:modified xsi:type="dcterms:W3CDTF">2018-10-22T06:05:00Z</dcterms:modified>
</cp:coreProperties>
</file>